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CB49" w14:textId="77777777" w:rsidR="00D06163" w:rsidRDefault="00B42B5F">
      <w:pPr>
        <w:pStyle w:val="Standard"/>
        <w:shd w:val="clear" w:color="auto" w:fill="FFFFFF"/>
        <w:spacing w:line="300" w:lineRule="exact"/>
        <w:jc w:val="right"/>
        <w:rPr>
          <w:rFonts w:ascii="Garamond" w:hAnsi="Garamond" w:cs="Arial"/>
        </w:rPr>
      </w:pPr>
      <w:r>
        <w:rPr>
          <w:rFonts w:ascii="Garamond" w:hAnsi="Garamond" w:cs="Arial"/>
        </w:rPr>
        <w:t>All. B1</w:t>
      </w:r>
    </w:p>
    <w:p w14:paraId="4295CB4A" w14:textId="2583F055" w:rsidR="00D06163" w:rsidRDefault="00B42B5F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 xml:space="preserve">DICHIARAZIONE DI IMPEGNO AL RISPETTO DEL MODELLO DI </w:t>
      </w:r>
      <w:r w:rsidRPr="003465C8">
        <w:rPr>
          <w:rFonts w:ascii="Garamond" w:hAnsi="Garamond" w:cs="Arial"/>
          <w:b/>
          <w:bCs/>
        </w:rPr>
        <w:t>ORGANIZZAZIONE, GESTIONE E CONTROLLO (D.LGS. 231/2001) E DEL CODICE ETICO</w:t>
      </w:r>
      <w:r w:rsidR="003465C8">
        <w:rPr>
          <w:rFonts w:ascii="Garamond" w:hAnsi="Garamond" w:cs="Arial"/>
          <w:b/>
          <w:bCs/>
        </w:rPr>
        <w:t>.</w:t>
      </w:r>
    </w:p>
    <w:p w14:paraId="2A462C20" w14:textId="77777777" w:rsidR="003465C8" w:rsidRPr="003465C8" w:rsidRDefault="003465C8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  <w:b/>
          <w:bCs/>
        </w:rPr>
      </w:pPr>
    </w:p>
    <w:p w14:paraId="0CD46196" w14:textId="5982F571" w:rsidR="003465C8" w:rsidRPr="003465C8" w:rsidRDefault="003465C8" w:rsidP="003465C8">
      <w:pPr>
        <w:spacing w:line="480" w:lineRule="auto"/>
        <w:jc w:val="both"/>
        <w:rPr>
          <w:rFonts w:ascii="Garamond" w:hAnsi="Garamond"/>
          <w:b/>
          <w:bCs/>
        </w:rPr>
      </w:pPr>
      <w:r w:rsidRPr="003465C8">
        <w:rPr>
          <w:rFonts w:ascii="Garamond" w:hAnsi="Garamond" w:cs="Arial"/>
          <w:b/>
          <w:bCs/>
        </w:rPr>
        <w:t>OGGETTO: GARA PER L’AFFIDAMENTO DEI LAVORI</w:t>
      </w:r>
      <w:r w:rsidRPr="003465C8">
        <w:rPr>
          <w:rFonts w:ascii="Garamond" w:hAnsi="Garamond"/>
          <w:b/>
          <w:bCs/>
        </w:rPr>
        <w:t xml:space="preserve"> DI REALIZZAZIONE DI UNA NUOVA AREA DI SOSTA PRESSO LA ZONA DENOMINATA EX MACELLI</w:t>
      </w:r>
      <w:r w:rsidRPr="003465C8">
        <w:rPr>
          <w:rFonts w:ascii="Calibri Light" w:hAnsi="Calibri Light" w:cs="Calibri Light"/>
          <w:b/>
          <w:bCs/>
          <w:color w:val="000000"/>
        </w:rPr>
        <w:t xml:space="preserve"> </w:t>
      </w:r>
      <w:r>
        <w:rPr>
          <w:rFonts w:ascii="Calibri Light" w:hAnsi="Calibri Light" w:cs="Calibri Light"/>
          <w:b/>
          <w:bCs/>
          <w:color w:val="000000"/>
        </w:rPr>
        <w:t>-</w:t>
      </w:r>
      <w:r w:rsidRPr="003465C8">
        <w:rPr>
          <w:rFonts w:ascii="Calibri Light" w:hAnsi="Calibri Light" w:cs="Calibri Light"/>
          <w:b/>
          <w:bCs/>
          <w:color w:val="000000"/>
        </w:rPr>
        <w:t>CUP H61B26000050005</w:t>
      </w:r>
      <w:r>
        <w:rPr>
          <w:rFonts w:ascii="Calibri Light" w:hAnsi="Calibri Light" w:cs="Calibri Light"/>
          <w:b/>
          <w:bCs/>
          <w:color w:val="000000"/>
        </w:rPr>
        <w:t>.</w:t>
      </w:r>
    </w:p>
    <w:p w14:paraId="29D89E49" w14:textId="77777777" w:rsidR="003465C8" w:rsidRDefault="003465C8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  <w:b/>
          <w:bCs/>
        </w:rPr>
      </w:pPr>
    </w:p>
    <w:p w14:paraId="4295CB4B" w14:textId="77777777" w:rsidR="00D06163" w:rsidRDefault="00B42B5F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Il/La sottoscritto/a _________________________, nato/a </w:t>
      </w:r>
      <w:proofErr w:type="spellStart"/>
      <w:r>
        <w:rPr>
          <w:rFonts w:ascii="Garamond" w:hAnsi="Garamond" w:cs="Arial"/>
        </w:rPr>
        <w:t>a</w:t>
      </w:r>
      <w:proofErr w:type="spellEnd"/>
      <w:r>
        <w:rPr>
          <w:rFonts w:ascii="Garamond" w:hAnsi="Garamond" w:cs="Arial"/>
        </w:rPr>
        <w:t xml:space="preserve"> _________________________ il ____________, in qualità di _________________________ e legale rappresentante della società _________________________, con sede legale in _________________________, P.IVA _________________________, in relazione al rapporto contrattuale in essere con Lucca Plus,</w:t>
      </w:r>
    </w:p>
    <w:p w14:paraId="4295CB4C" w14:textId="77777777" w:rsidR="00D06163" w:rsidRDefault="00B42B5F" w:rsidP="003465C8">
      <w:pPr>
        <w:pStyle w:val="Standard"/>
        <w:widowControl w:val="0"/>
        <w:spacing w:after="113" w:line="300" w:lineRule="exact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>DICHIARA E GARANTISCE</w:t>
      </w:r>
    </w:p>
    <w:p w14:paraId="4295CB4D" w14:textId="2C5786DF" w:rsidR="00D06163" w:rsidRDefault="00B42B5F" w:rsidP="003465C8">
      <w:pPr>
        <w:pStyle w:val="Standard"/>
        <w:widowControl w:val="0"/>
        <w:numPr>
          <w:ilvl w:val="0"/>
          <w:numId w:val="5"/>
        </w:numPr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Conoscenza della normativa: Di aver preso visione del Modello di Organizzazione, Gestione e Controllo (di seguito "Modello") e del Codice Etico adottati da Lucca Plus ai sensi e per gli effetti del </w:t>
      </w:r>
      <w:proofErr w:type="spellStart"/>
      <w:r>
        <w:rPr>
          <w:rFonts w:ascii="Garamond" w:hAnsi="Garamond" w:cs="Arial"/>
        </w:rPr>
        <w:t>D.Lgs.</w:t>
      </w:r>
      <w:proofErr w:type="spellEnd"/>
      <w:r>
        <w:rPr>
          <w:rFonts w:ascii="Garamond" w:hAnsi="Garamond" w:cs="Arial"/>
        </w:rPr>
        <w:t xml:space="preserve"> 8 giugno 2001, n. 231;</w:t>
      </w:r>
    </w:p>
    <w:p w14:paraId="4295CB4E" w14:textId="62596304" w:rsidR="00D06163" w:rsidRDefault="00B42B5F" w:rsidP="003465C8">
      <w:pPr>
        <w:pStyle w:val="Standard"/>
        <w:widowControl w:val="0"/>
        <w:numPr>
          <w:ilvl w:val="0"/>
          <w:numId w:val="5"/>
        </w:numPr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Impegno al rispetto: Di impegnarsi, nello svolgimento delle attività oggetto del contratto, ad operare nel pieno rispetto delle norme contenute nel Modello e nel Codice Etico, nonché dei principi di legalità, correttezza e trasparenza in essi previsti;</w:t>
      </w:r>
    </w:p>
    <w:p w14:paraId="4295CB4F" w14:textId="799975AA" w:rsidR="00D06163" w:rsidRDefault="00B42B5F" w:rsidP="003465C8">
      <w:pPr>
        <w:pStyle w:val="Standard"/>
        <w:widowControl w:val="0"/>
        <w:numPr>
          <w:ilvl w:val="0"/>
          <w:numId w:val="5"/>
        </w:numPr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Estensione a tutto il personale</w:t>
      </w:r>
      <w:r>
        <w:rPr>
          <w:rFonts w:ascii="Garamond" w:hAnsi="Garamond" w:cs="Arial"/>
        </w:rPr>
        <w:t xml:space="preserve"> e terzi: Di estendere l'obbligo di rispetto dei principi e delle norme contenute nel Modello e nel Codice Etico a tutti i propri dipendenti, collaboratori, amministratori, subappaltatori, consorziati, fornitori e a ogni altro soggetto terzo, a qualunque titolo coinvolto nell'esecuzione delle attività contrattuali. L’operatore economico si impegna a vigilare affinché tali soggetti siano informati e operino in piena conformità con quanto sopra;</w:t>
      </w:r>
    </w:p>
    <w:p w14:paraId="4295CB50" w14:textId="7F57AF0C" w:rsidR="00D06163" w:rsidRDefault="00B42B5F" w:rsidP="003465C8">
      <w:pPr>
        <w:pStyle w:val="Standard"/>
        <w:widowControl w:val="0"/>
        <w:numPr>
          <w:ilvl w:val="0"/>
          <w:numId w:val="5"/>
        </w:numPr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Prevenzione dei reati: Di astenersi da qualsiasi comportamento </w:t>
      </w:r>
      <w:r>
        <w:rPr>
          <w:rFonts w:ascii="Garamond" w:hAnsi="Garamond" w:cs="Arial"/>
        </w:rPr>
        <w:t xml:space="preserve">che possa configurare, anche potenzialmente, le fattispecie di reato previste dal </w:t>
      </w:r>
      <w:proofErr w:type="spellStart"/>
      <w:r>
        <w:rPr>
          <w:rFonts w:ascii="Garamond" w:hAnsi="Garamond" w:cs="Arial"/>
        </w:rPr>
        <w:t>D.Lgs.</w:t>
      </w:r>
      <w:proofErr w:type="spellEnd"/>
      <w:r>
        <w:rPr>
          <w:rFonts w:ascii="Garamond" w:hAnsi="Garamond" w:cs="Arial"/>
        </w:rPr>
        <w:t xml:space="preserve"> 231/2001, garantendo tale astensione anche da parte di tutti i soggetti citati al punto 3.;</w:t>
      </w:r>
    </w:p>
    <w:p w14:paraId="4295CB51" w14:textId="46E089D4" w:rsidR="00D06163" w:rsidRDefault="00B42B5F" w:rsidP="003465C8">
      <w:pPr>
        <w:pStyle w:val="Standard"/>
        <w:widowControl w:val="0"/>
        <w:numPr>
          <w:ilvl w:val="0"/>
          <w:numId w:val="5"/>
        </w:numPr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Comunicazione: Di impegnarsi a segnalare tempestivamente a Lucca Plus qualsiasi richiesta o sollecitazione di natura illecita o contraria al Codice Etico ricevuta nello svolgimento dell'incarico, sia direttamente che tramite il proprio personale o partner;</w:t>
      </w:r>
    </w:p>
    <w:p w14:paraId="4295CB52" w14:textId="77777777" w:rsidR="00D06163" w:rsidRDefault="00B42B5F" w:rsidP="003465C8">
      <w:pPr>
        <w:pStyle w:val="Standard"/>
        <w:widowControl w:val="0"/>
        <w:spacing w:after="113" w:line="300" w:lineRule="exact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>PRENDE ATTO CHE</w:t>
      </w:r>
    </w:p>
    <w:p w14:paraId="4295CB53" w14:textId="77777777" w:rsidR="00D06163" w:rsidRDefault="00B42B5F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L'inosservanza, da parte dell'operatore economico o dei </w:t>
      </w:r>
      <w:r>
        <w:rPr>
          <w:rFonts w:ascii="Garamond" w:hAnsi="Garamond" w:cs="Arial"/>
        </w:rPr>
        <w:t>soggetti citati al punto 3, delle disposizioni contenute nel Modello o nel Codice Etico, ovvero il compimento di atti contrari ai doveri di lealtà e correttezza, potrà costituire causa di risoluzione del contratto per inadempimento ai sensi dell'art. 1456 c.c., fatto salvo il diritto di Lucca Plus di richiedere il risarcimento del maggior danno.</w:t>
      </w:r>
    </w:p>
    <w:p w14:paraId="4295CB54" w14:textId="77777777" w:rsidR="00D06163" w:rsidRDefault="00B42B5F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Luogo e data, _________________________</w:t>
      </w:r>
    </w:p>
    <w:p w14:paraId="4295CB55" w14:textId="77777777" w:rsidR="00D06163" w:rsidRDefault="00B42B5F">
      <w:pPr>
        <w:pStyle w:val="Standard"/>
        <w:widowControl w:val="0"/>
        <w:spacing w:after="113" w:line="300" w:lineRule="exact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Firma del Legale Rappresentante</w:t>
      </w:r>
    </w:p>
    <w:p w14:paraId="4295CB56" w14:textId="77777777" w:rsidR="00D06163" w:rsidRDefault="00B42B5F">
      <w:pPr>
        <w:pStyle w:val="Standard"/>
        <w:widowControl w:val="0"/>
        <w:spacing w:after="113" w:line="300" w:lineRule="exact"/>
        <w:jc w:val="both"/>
      </w:pPr>
      <w:r>
        <w:rPr>
          <w:rFonts w:ascii="Garamond" w:hAnsi="Garamond" w:cs="Arial"/>
          <w:i/>
          <w:iCs/>
        </w:rPr>
        <w:t>(Timbro e Firma)</w:t>
      </w:r>
    </w:p>
    <w:tbl>
      <w:tblPr>
        <w:tblW w:w="132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  <w:gridCol w:w="4451"/>
      </w:tblGrid>
      <w:tr w:rsidR="00D06163" w14:paraId="4295CB77" w14:textId="77777777">
        <w:tblPrEx>
          <w:tblCellMar>
            <w:top w:w="0" w:type="dxa"/>
            <w:bottom w:w="0" w:type="dxa"/>
          </w:tblCellMar>
        </w:tblPrEx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5CB57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Per l’Operatore</w:t>
            </w:r>
          </w:p>
          <w:p w14:paraId="4295CB58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jc w:val="both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[Cancellare le voci non attinenti]</w:t>
            </w:r>
          </w:p>
          <w:p w14:paraId="4295CB59" w14:textId="77777777" w:rsidR="00D06163" w:rsidRDefault="00B42B5F">
            <w:pPr>
              <w:pStyle w:val="Standard"/>
              <w:widowControl w:val="0"/>
              <w:spacing w:line="300" w:lineRule="exact"/>
              <w:ind w:left="73" w:right="10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Il/La legale </w:t>
            </w:r>
            <w:r>
              <w:rPr>
                <w:rFonts w:ascii="Garamond" w:hAnsi="Garamond" w:cs="Arial"/>
              </w:rPr>
              <w:t>rappresentante/il procuratore della Ditta/Società _____________________________,</w:t>
            </w:r>
          </w:p>
          <w:p w14:paraId="4295CB5A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  <w:jc w:val="both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5B" w14:textId="77777777" w:rsidR="00D06163" w:rsidRDefault="00D06163">
            <w:pPr>
              <w:pStyle w:val="Standard"/>
              <w:widowControl w:val="0"/>
              <w:spacing w:line="300" w:lineRule="exact"/>
              <w:ind w:right="109"/>
              <w:jc w:val="both"/>
              <w:rPr>
                <w:rFonts w:ascii="Garamond" w:hAnsi="Garamond" w:cs="Arial"/>
              </w:rPr>
            </w:pPr>
          </w:p>
          <w:p w14:paraId="4295CB5C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jc w:val="both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[In caso di Consorzio]</w:t>
            </w:r>
          </w:p>
          <w:p w14:paraId="4295CB5D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rappresentante/il procuratore del Consorzio ______________________,</w:t>
            </w:r>
          </w:p>
          <w:p w14:paraId="4295CB5E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5F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rappresentante/il procuratore della Ditta esecutrice ______________________;</w:t>
            </w:r>
          </w:p>
          <w:p w14:paraId="4295CB60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61" w14:textId="77777777" w:rsidR="00D06163" w:rsidRDefault="00D06163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</w:rPr>
            </w:pPr>
          </w:p>
          <w:p w14:paraId="4295CB62" w14:textId="77777777" w:rsidR="00D06163" w:rsidRDefault="00D06163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</w:rPr>
            </w:pPr>
          </w:p>
          <w:p w14:paraId="4295CB63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rappresentante/procuratore della Ditta esecutrice ______________________;</w:t>
            </w:r>
          </w:p>
          <w:p w14:paraId="4295CB64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65" w14:textId="77777777" w:rsidR="00D06163" w:rsidRDefault="00D06163">
            <w:pPr>
              <w:pStyle w:val="Standard"/>
              <w:widowControl w:val="0"/>
              <w:spacing w:line="300" w:lineRule="exact"/>
              <w:ind w:left="357" w:hanging="357"/>
              <w:rPr>
                <w:rFonts w:ascii="Garamond" w:hAnsi="Garamond" w:cs="Arial"/>
                <w:i/>
                <w:iCs/>
              </w:rPr>
            </w:pPr>
          </w:p>
          <w:p w14:paraId="4295CB66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…..</w:t>
            </w:r>
          </w:p>
          <w:p w14:paraId="4295CB67" w14:textId="77777777" w:rsidR="00D06163" w:rsidRDefault="00D06163">
            <w:pPr>
              <w:pStyle w:val="Standard"/>
              <w:widowControl w:val="0"/>
              <w:spacing w:line="300" w:lineRule="exact"/>
              <w:ind w:left="357" w:hanging="357"/>
              <w:rPr>
                <w:rFonts w:ascii="Garamond" w:hAnsi="Garamond" w:cs="Arial"/>
                <w:i/>
                <w:iCs/>
              </w:rPr>
            </w:pPr>
          </w:p>
          <w:p w14:paraId="4295CB68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[In caso di RTI]</w:t>
            </w:r>
          </w:p>
          <w:p w14:paraId="4295CB69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rappresentante/procuratore della Ditta /Società mandataria</w:t>
            </w:r>
          </w:p>
          <w:p w14:paraId="4295CB6A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_______________________;</w:t>
            </w:r>
          </w:p>
          <w:p w14:paraId="4295CB6B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6C" w14:textId="77777777" w:rsidR="00D06163" w:rsidRDefault="00D06163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</w:p>
          <w:p w14:paraId="4295CB6D" w14:textId="77777777" w:rsidR="00D06163" w:rsidRDefault="00D06163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</w:p>
          <w:p w14:paraId="4295CB6E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rappresentante/procuratore della Ditta/Società mandante _______________________;</w:t>
            </w:r>
          </w:p>
          <w:p w14:paraId="4295CB6F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70" w14:textId="77777777" w:rsidR="00D06163" w:rsidRDefault="00D06163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</w:p>
          <w:p w14:paraId="4295CB71" w14:textId="77777777" w:rsidR="00D06163" w:rsidRDefault="00D06163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</w:p>
          <w:p w14:paraId="4295CB72" w14:textId="77777777" w:rsidR="00D06163" w:rsidRDefault="00B42B5F">
            <w:pPr>
              <w:pStyle w:val="Standard"/>
              <w:widowControl w:val="0"/>
              <w:spacing w:line="300" w:lineRule="exact"/>
              <w:ind w:left="73" w:right="327" w:hanging="9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Il/La legale rappresentante/procuratore della Ditta/Società mandante _______________________;</w:t>
            </w:r>
          </w:p>
          <w:p w14:paraId="4295CB73" w14:textId="77777777" w:rsidR="00D06163" w:rsidRDefault="00B42B5F">
            <w:pPr>
              <w:pStyle w:val="Standard"/>
              <w:widowControl w:val="0"/>
              <w:spacing w:line="300" w:lineRule="exact"/>
              <w:ind w:right="109"/>
              <w:rPr>
                <w:rFonts w:ascii="Garamond" w:hAnsi="Garamond" w:cs="Arial"/>
                <w:i/>
                <w:iCs/>
              </w:rPr>
            </w:pPr>
            <w:r>
              <w:rPr>
                <w:rFonts w:ascii="Garamond" w:hAnsi="Garamond" w:cs="Arial"/>
                <w:i/>
                <w:iCs/>
              </w:rPr>
              <w:t>Sig./Sig.ra/Dott./Dott.ssa________________;</w:t>
            </w:r>
          </w:p>
          <w:p w14:paraId="4295CB74" w14:textId="77777777" w:rsidR="00D06163" w:rsidRDefault="00B42B5F">
            <w:pPr>
              <w:pStyle w:val="Standard"/>
              <w:widowControl w:val="0"/>
              <w:spacing w:line="300" w:lineRule="exact"/>
              <w:ind w:left="357" w:hanging="357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….</w:t>
            </w:r>
          </w:p>
          <w:p w14:paraId="4295CB75" w14:textId="77777777" w:rsidR="00D06163" w:rsidRDefault="00D06163">
            <w:pPr>
              <w:pStyle w:val="Standard"/>
              <w:widowControl w:val="0"/>
              <w:spacing w:line="300" w:lineRule="exact"/>
              <w:ind w:left="73" w:right="327" w:hanging="9"/>
              <w:jc w:val="both"/>
              <w:rPr>
                <w:rFonts w:ascii="Garamond" w:hAnsi="Garamond" w:cs="Arial"/>
              </w:rPr>
            </w:pPr>
          </w:p>
        </w:tc>
        <w:tc>
          <w:tcPr>
            <w:tcW w:w="44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5CB76" w14:textId="77777777" w:rsidR="00D06163" w:rsidRDefault="00D06163">
            <w:pPr>
              <w:pStyle w:val="TableContents"/>
              <w:spacing w:line="300" w:lineRule="exact"/>
              <w:jc w:val="both"/>
              <w:rPr>
                <w:rFonts w:ascii="Garamond" w:hAnsi="Garamond"/>
              </w:rPr>
            </w:pPr>
          </w:p>
        </w:tc>
      </w:tr>
    </w:tbl>
    <w:p w14:paraId="4295CB78" w14:textId="77777777" w:rsidR="00D06163" w:rsidRDefault="00D06163">
      <w:pPr>
        <w:pStyle w:val="Standard"/>
        <w:widowControl w:val="0"/>
        <w:spacing w:line="300" w:lineRule="exact"/>
        <w:ind w:left="357" w:hanging="357"/>
        <w:jc w:val="both"/>
        <w:rPr>
          <w:rFonts w:ascii="Garamond" w:hAnsi="Garamond" w:cs="Arial"/>
        </w:rPr>
      </w:pPr>
    </w:p>
    <w:p w14:paraId="4295CB79" w14:textId="6D7941B7" w:rsidR="00D06163" w:rsidRDefault="00B42B5F">
      <w:pPr>
        <w:pStyle w:val="Standard"/>
        <w:widowControl w:val="0"/>
        <w:spacing w:line="300" w:lineRule="exact"/>
        <w:ind w:left="357" w:hanging="357"/>
      </w:pPr>
      <w:r>
        <w:rPr>
          <w:rFonts w:ascii="Garamond" w:hAnsi="Garamond" w:cs="Arial"/>
        </w:rPr>
        <w:t>Documento</w:t>
      </w:r>
      <w:r>
        <w:rPr>
          <w:rFonts w:ascii="Garamond" w:hAnsi="Garamond" w:cs="Arial"/>
        </w:rPr>
        <w:t xml:space="preserve"> sottoscritto digitalmente.</w:t>
      </w:r>
    </w:p>
    <w:sectPr w:rsidR="00D06163">
      <w:pgSz w:w="11906" w:h="16838"/>
      <w:pgMar w:top="1417" w:right="187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0494" w14:textId="77777777" w:rsidR="00B42B5F" w:rsidRDefault="00B42B5F">
      <w:r>
        <w:separator/>
      </w:r>
    </w:p>
  </w:endnote>
  <w:endnote w:type="continuationSeparator" w:id="0">
    <w:p w14:paraId="55D8207C" w14:textId="77777777" w:rsidR="00B42B5F" w:rsidRDefault="00B4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, Arial">
    <w:charset w:val="00"/>
    <w:family w:val="swiss"/>
    <w:pitch w:val="default"/>
  </w:font>
  <w:font w:name="OpenSymbol">
    <w:altName w:val="Calibri"/>
    <w:charset w:val="02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AD2EB" w14:textId="77777777" w:rsidR="00B42B5F" w:rsidRDefault="00B42B5F">
      <w:r>
        <w:rPr>
          <w:color w:val="000000"/>
        </w:rPr>
        <w:separator/>
      </w:r>
    </w:p>
  </w:footnote>
  <w:footnote w:type="continuationSeparator" w:id="0">
    <w:p w14:paraId="1EF8EABA" w14:textId="77777777" w:rsidR="00B42B5F" w:rsidRDefault="00B42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3371"/>
    <w:multiLevelType w:val="multilevel"/>
    <w:tmpl w:val="78C24F12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7A4507D"/>
    <w:multiLevelType w:val="multilevel"/>
    <w:tmpl w:val="11CE5816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0BE3040"/>
    <w:multiLevelType w:val="multilevel"/>
    <w:tmpl w:val="8E20E484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41E2473"/>
    <w:multiLevelType w:val="hybridMultilevel"/>
    <w:tmpl w:val="4F0A9AEC"/>
    <w:lvl w:ilvl="0" w:tplc="F82A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24FF6"/>
    <w:multiLevelType w:val="multilevel"/>
    <w:tmpl w:val="9254373E"/>
    <w:styleLink w:val="RTFNum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74439468">
    <w:abstractNumId w:val="1"/>
  </w:num>
  <w:num w:numId="2" w16cid:durableId="366564744">
    <w:abstractNumId w:val="2"/>
  </w:num>
  <w:num w:numId="3" w16cid:durableId="1756129520">
    <w:abstractNumId w:val="0"/>
  </w:num>
  <w:num w:numId="4" w16cid:durableId="1670792019">
    <w:abstractNumId w:val="4"/>
  </w:num>
  <w:num w:numId="5" w16cid:durableId="2036615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06163"/>
    <w:rsid w:val="003465C8"/>
    <w:rsid w:val="00B42B5F"/>
    <w:rsid w:val="00CB5205"/>
    <w:rsid w:val="00D0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CB49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2">
    <w:name w:val="heading 2"/>
    <w:basedOn w:val="Heading"/>
    <w:next w:val="Textbody"/>
    <w:uiPriority w:val="9"/>
    <w:semiHidden/>
    <w:unhideWhenUsed/>
    <w:qFormat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 Unicode M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estonormale2">
    <w:name w:val="Testo normale2"/>
    <w:basedOn w:val="Standard"/>
    <w:pPr>
      <w:widowControl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ascii="Arial, Arial" w:eastAsia="Arial, Arial" w:hAnsi="Arial, Arial" w:cs="Arial, Arial"/>
      <w:color w:val="000000"/>
      <w:lang w:bidi="hi-IN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RTFNum2">
    <w:name w:val="RTF_Num 2"/>
    <w:basedOn w:val="Nessunelenco"/>
    <w:pPr>
      <w:numPr>
        <w:numId w:val="3"/>
      </w:numPr>
    </w:pPr>
  </w:style>
  <w:style w:type="numbering" w:customStyle="1" w:styleId="RTFNum3">
    <w:name w:val="RTF_Num 3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2A0C712C-61AE-4377-A7A8-C11D30970A17}"/>
</file>

<file path=customXml/itemProps2.xml><?xml version="1.0" encoding="utf-8"?>
<ds:datastoreItem xmlns:ds="http://schemas.openxmlformats.org/officeDocument/2006/customXml" ds:itemID="{E4422FB0-FB2A-4C61-A178-43CEC8469575}"/>
</file>

<file path=customXml/itemProps3.xml><?xml version="1.0" encoding="utf-8"?>
<ds:datastoreItem xmlns:ds="http://schemas.openxmlformats.org/officeDocument/2006/customXml" ds:itemID="{2086FCC8-6EFA-4C9B-A220-41686F09F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Pesavento</dc:creator>
  <cp:lastModifiedBy>Silvia Pesavento</cp:lastModifiedBy>
  <cp:revision>2</cp:revision>
  <cp:lastPrinted>2022-06-16T18:14:00Z</cp:lastPrinted>
  <dcterms:created xsi:type="dcterms:W3CDTF">2026-07-17T09:26:00Z</dcterms:created>
  <dcterms:modified xsi:type="dcterms:W3CDTF">2026-07-17T09:26:00Z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